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ECD28" w14:textId="77777777" w:rsidR="00873C0C" w:rsidRDefault="00873C0C" w:rsidP="00873C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MORTON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CE13BCA" w14:textId="77777777" w:rsidR="00873C0C" w:rsidRDefault="00873C0C" w:rsidP="00873C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Stratton, </w:t>
      </w:r>
      <w:proofErr w:type="spellStart"/>
      <w:r>
        <w:rPr>
          <w:rFonts w:cs="Times New Roman"/>
          <w:szCs w:val="24"/>
        </w:rPr>
        <w:t>Cambridgeshire</w:t>
      </w:r>
      <w:proofErr w:type="spellEnd"/>
      <w:r>
        <w:rPr>
          <w:rFonts w:cs="Times New Roman"/>
          <w:szCs w:val="24"/>
        </w:rPr>
        <w:t>. Gentleman.</w:t>
      </w:r>
    </w:p>
    <w:p w14:paraId="67BFA06D" w14:textId="77777777" w:rsidR="00873C0C" w:rsidRDefault="00873C0C" w:rsidP="00873C0C">
      <w:pPr>
        <w:pStyle w:val="NoSpacing"/>
        <w:rPr>
          <w:rFonts w:cs="Times New Roman"/>
          <w:szCs w:val="24"/>
        </w:rPr>
      </w:pPr>
    </w:p>
    <w:p w14:paraId="3D7A731A" w14:textId="77777777" w:rsidR="00873C0C" w:rsidRDefault="00873C0C" w:rsidP="00873C0C">
      <w:pPr>
        <w:pStyle w:val="NoSpacing"/>
        <w:rPr>
          <w:rFonts w:cs="Times New Roman"/>
          <w:szCs w:val="24"/>
        </w:rPr>
      </w:pPr>
    </w:p>
    <w:p w14:paraId="1D9E8FCD" w14:textId="77777777" w:rsidR="00873C0C" w:rsidRDefault="00873C0C" w:rsidP="00873C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Thomas Purser(q.v.) brought a plaint of debt against him.</w:t>
      </w:r>
    </w:p>
    <w:p w14:paraId="66FF7FC4" w14:textId="77777777" w:rsidR="00873C0C" w:rsidRDefault="00873C0C" w:rsidP="00873C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2D5694D" w14:textId="77777777" w:rsidR="00873C0C" w:rsidRDefault="00873C0C" w:rsidP="00873C0C">
      <w:pPr>
        <w:pStyle w:val="NoSpacing"/>
        <w:rPr>
          <w:rFonts w:cs="Times New Roman"/>
          <w:szCs w:val="24"/>
        </w:rPr>
      </w:pPr>
    </w:p>
    <w:p w14:paraId="0035ACC8" w14:textId="77777777" w:rsidR="00873C0C" w:rsidRDefault="00873C0C" w:rsidP="00873C0C">
      <w:pPr>
        <w:pStyle w:val="NoSpacing"/>
        <w:rPr>
          <w:rFonts w:cs="Times New Roman"/>
          <w:szCs w:val="24"/>
        </w:rPr>
      </w:pPr>
    </w:p>
    <w:p w14:paraId="2632273C" w14:textId="77777777" w:rsidR="00873C0C" w:rsidRDefault="00873C0C" w:rsidP="00873C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April 2023</w:t>
      </w:r>
    </w:p>
    <w:p w14:paraId="47CA58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F728A" w14:textId="77777777" w:rsidR="00873C0C" w:rsidRDefault="00873C0C" w:rsidP="009139A6">
      <w:r>
        <w:separator/>
      </w:r>
    </w:p>
  </w:endnote>
  <w:endnote w:type="continuationSeparator" w:id="0">
    <w:p w14:paraId="241A2E8F" w14:textId="77777777" w:rsidR="00873C0C" w:rsidRDefault="00873C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BB9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53B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FEB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082F4" w14:textId="77777777" w:rsidR="00873C0C" w:rsidRDefault="00873C0C" w:rsidP="009139A6">
      <w:r>
        <w:separator/>
      </w:r>
    </w:p>
  </w:footnote>
  <w:footnote w:type="continuationSeparator" w:id="0">
    <w:p w14:paraId="23BAA4B6" w14:textId="77777777" w:rsidR="00873C0C" w:rsidRDefault="00873C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45C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52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1C7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C0C"/>
    <w:rsid w:val="000666E0"/>
    <w:rsid w:val="002510B7"/>
    <w:rsid w:val="005C130B"/>
    <w:rsid w:val="00826F5C"/>
    <w:rsid w:val="00873C0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B6E47"/>
  <w15:chartTrackingRefBased/>
  <w15:docId w15:val="{0674D84A-7415-4591-9F17-10AAA925F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73C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2023-06-28T18:45:00Z</dcterms:created>
  <dcterms:modified xsi:type="dcterms:W3CDTF">2023-06-28T18:46:00Z</dcterms:modified>
</cp:coreProperties>
</file>